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37CB5043" w14:textId="77777777" w:rsidR="00013FCB" w:rsidRDefault="00013FCB" w:rsidP="009612D1">
      <w:pPr>
        <w:spacing w:after="0"/>
        <w:jc w:val="both"/>
      </w:pPr>
      <w:r w:rsidRPr="00013FCB">
        <w:t>Jairo Alfonso Aguilar de Duque</w:t>
      </w:r>
      <w:r w:rsidRPr="00013FCB">
        <w:t xml:space="preserve"> </w:t>
      </w:r>
    </w:p>
    <w:p w14:paraId="61E4844B" w14:textId="54A0CC52" w:rsidR="009C748F" w:rsidRPr="002B5826" w:rsidRDefault="00C42D96" w:rsidP="009612D1">
      <w:pPr>
        <w:spacing w:after="0"/>
        <w:jc w:val="both"/>
      </w:pPr>
      <w:r w:rsidRPr="00C42D96">
        <w:t>Gobernador</w:t>
      </w:r>
      <w:r w:rsidR="002030B3">
        <w:t>a</w:t>
      </w:r>
      <w:r w:rsidRPr="00C42D96">
        <w:t xml:space="preserve"> del Departamento del</w:t>
      </w:r>
      <w:r w:rsidR="00593471">
        <w:t xml:space="preserve"> </w:t>
      </w:r>
      <w:r w:rsidR="00013FCB" w:rsidRPr="00013FCB">
        <w:t>Guajira</w:t>
      </w:r>
    </w:p>
    <w:p w14:paraId="4D3AB059" w14:textId="570FA21A" w:rsidR="00013FCB" w:rsidRPr="00013FCB" w:rsidRDefault="00013FCB" w:rsidP="00013FC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begin"/>
      </w: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  <w:instrText>HYPERLINK "mailto:despacho.gobernador@laguajira.gov.co"</w:instrText>
      </w: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</w: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separate"/>
      </w: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  <w:t>despacho.gobernador@laguajira.gov.co</w:t>
      </w:r>
      <w:r w:rsidRPr="00013FCB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end"/>
      </w:r>
    </w:p>
    <w:p w14:paraId="6647C8A3" w14:textId="1449A5D2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699DBCED" w14:textId="5A6D919B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2030B3">
        <w:rPr>
          <w:rFonts w:ascii="Aptos Narrow" w:eastAsia="Times New Roman" w:hAnsi="Aptos Narrow" w:cs="Times New Roman"/>
          <w:color w:val="467886"/>
          <w:u w:val="single"/>
          <w:lang w:eastAsia="es-CO"/>
        </w:rPr>
        <w:t xml:space="preserve"> </w:t>
      </w:r>
    </w:p>
    <w:p w14:paraId="3FE72D85" w14:textId="33A8A433" w:rsidR="008430E0" w:rsidRPr="008430E0" w:rsidRDefault="008430E0" w:rsidP="008430E0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51FF78B6" w:rsidR="0013336C" w:rsidRDefault="0013336C" w:rsidP="007852BE">
      <w:pPr>
        <w:jc w:val="both"/>
      </w:pPr>
      <w:r>
        <w:t>Respetad</w:t>
      </w:r>
      <w:r w:rsidR="00013FCB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117FBF82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013FCB">
        <w:t>4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60BBC" w14:textId="77777777" w:rsidR="00C6125B" w:rsidRDefault="00C6125B" w:rsidP="009114B7">
      <w:pPr>
        <w:spacing w:after="0" w:line="240" w:lineRule="auto"/>
      </w:pPr>
      <w:r>
        <w:separator/>
      </w:r>
    </w:p>
  </w:endnote>
  <w:endnote w:type="continuationSeparator" w:id="0">
    <w:p w14:paraId="4D7C312A" w14:textId="77777777" w:rsidR="00C6125B" w:rsidRDefault="00C6125B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62C0" w14:textId="77777777" w:rsidR="00C6125B" w:rsidRDefault="00C6125B" w:rsidP="009114B7">
      <w:pPr>
        <w:spacing w:after="0" w:line="240" w:lineRule="auto"/>
      </w:pPr>
      <w:r>
        <w:separator/>
      </w:r>
    </w:p>
  </w:footnote>
  <w:footnote w:type="continuationSeparator" w:id="0">
    <w:p w14:paraId="22A5023A" w14:textId="77777777" w:rsidR="00C6125B" w:rsidRDefault="00C6125B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13FCB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030B3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9F3427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6125B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5F647D-44D5-4CB1-AD9E-DA500D6727D6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10</TotalTime>
  <Pages>2</Pages>
  <Words>245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2026-05-25T16:34:00Z</dcterms:created>
  <dcterms:modified xsi:type="dcterms:W3CDTF">2026-05-25T16:34:00Z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